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C07" w:rsidRPr="00EB1D6F" w:rsidRDefault="00430C07" w:rsidP="006B40C1">
      <w:pPr>
        <w:jc w:val="left"/>
        <w:rPr>
          <w:rFonts w:ascii="Arial" w:hAnsi="Arial" w:cs="Arial"/>
          <w:b/>
          <w:sz w:val="22"/>
          <w:lang w:val="en-US"/>
        </w:rPr>
      </w:pPr>
      <w:r w:rsidRPr="00EB1D6F">
        <w:rPr>
          <w:rFonts w:ascii="Arial" w:hAnsi="Arial" w:cs="Arial"/>
          <w:b/>
          <w:sz w:val="22"/>
        </w:rPr>
        <w:t xml:space="preserve">Figure 11.2 The </w:t>
      </w:r>
      <w:r w:rsidRPr="00EB1D6F">
        <w:rPr>
          <w:rFonts w:ascii="Arial" w:hAnsi="Arial" w:cs="Arial"/>
          <w:b/>
          <w:sz w:val="22"/>
          <w:lang w:val="en-US"/>
        </w:rPr>
        <w:t xml:space="preserve">Civil Society Diamond </w:t>
      </w:r>
    </w:p>
    <w:p w:rsidR="00430C07" w:rsidRPr="006B40C1" w:rsidRDefault="00430C07" w:rsidP="006B40C1">
      <w:pPr>
        <w:jc w:val="left"/>
        <w:rPr>
          <w:rFonts w:ascii="Arial" w:hAnsi="Arial" w:cs="Arial"/>
          <w:sz w:val="22"/>
          <w:lang w:val="en-US"/>
        </w:rPr>
      </w:pPr>
      <w:r w:rsidRPr="006B40C1">
        <w:rPr>
          <w:rFonts w:ascii="Arial" w:hAnsi="Arial" w:cs="Arial"/>
          <w:noProof/>
          <w:sz w:val="22"/>
          <w:lang w:val="en-GB" w:eastAsia="en-GB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Bild 1" o:spid="_x0000_i1025" type="#_x0000_t75" alt="CSIdiamond" style="width:453pt;height:316.5pt;visibility:visible">
            <v:imagedata r:id="rId5" o:title="" cropbottom="18726f"/>
          </v:shape>
        </w:pict>
      </w:r>
    </w:p>
    <w:p w:rsidR="00430C07" w:rsidRPr="006B40C1" w:rsidRDefault="00430C07" w:rsidP="006B40C1">
      <w:pPr>
        <w:jc w:val="left"/>
        <w:rPr>
          <w:rFonts w:ascii="Arial" w:hAnsi="Arial" w:cs="Arial"/>
          <w:sz w:val="22"/>
          <w:lang w:val="en-US"/>
        </w:rPr>
      </w:pPr>
    </w:p>
    <w:p w:rsidR="00430C07" w:rsidRPr="006B40C1" w:rsidRDefault="00430C07" w:rsidP="006B40C1">
      <w:pPr>
        <w:jc w:val="left"/>
        <w:rPr>
          <w:rFonts w:ascii="Arial" w:hAnsi="Arial" w:cs="Arial"/>
          <w:sz w:val="22"/>
          <w:lang w:val="en-US"/>
        </w:rPr>
      </w:pPr>
    </w:p>
    <w:p w:rsidR="00430C07" w:rsidRPr="006B40C1" w:rsidRDefault="00430C07" w:rsidP="006B40C1">
      <w:pPr>
        <w:jc w:val="left"/>
        <w:rPr>
          <w:rFonts w:ascii="Arial" w:hAnsi="Arial" w:cs="Arial"/>
          <w:sz w:val="22"/>
          <w:lang w:val="en-US"/>
        </w:rPr>
      </w:pPr>
    </w:p>
    <w:sectPr w:rsidR="00430C07" w:rsidRPr="006B40C1" w:rsidSect="00EB540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altName w:val="Tahoma"/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096963"/>
    <w:multiLevelType w:val="hybridMultilevel"/>
    <w:tmpl w:val="732CF302"/>
    <w:lvl w:ilvl="0" w:tplc="FBB86E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18286D"/>
    <w:multiLevelType w:val="hybridMultilevel"/>
    <w:tmpl w:val="518E293A"/>
    <w:lvl w:ilvl="0" w:tplc="C2C81210">
      <w:start w:val="134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EN.Libraries" w:val="&lt;ENLibraries&gt;&lt;Libraries&gt;&lt;item&gt;Hoelscher Copy Copy.enl&lt;/item&gt;&lt;/Libraries&gt;&lt;/ENLibraries&gt;"/>
  </w:docVars>
  <w:rsids>
    <w:rsidRoot w:val="00CC51DD"/>
    <w:rsid w:val="0002105D"/>
    <w:rsid w:val="00052498"/>
    <w:rsid w:val="00127472"/>
    <w:rsid w:val="00170041"/>
    <w:rsid w:val="001C5347"/>
    <w:rsid w:val="002B32FC"/>
    <w:rsid w:val="002D454B"/>
    <w:rsid w:val="002E72C1"/>
    <w:rsid w:val="00416A71"/>
    <w:rsid w:val="00430C07"/>
    <w:rsid w:val="004353E0"/>
    <w:rsid w:val="00453504"/>
    <w:rsid w:val="00484FE5"/>
    <w:rsid w:val="005261FF"/>
    <w:rsid w:val="0054353C"/>
    <w:rsid w:val="005814AC"/>
    <w:rsid w:val="006446C2"/>
    <w:rsid w:val="006B40C1"/>
    <w:rsid w:val="006D0010"/>
    <w:rsid w:val="007136D8"/>
    <w:rsid w:val="007B4495"/>
    <w:rsid w:val="00862DA0"/>
    <w:rsid w:val="009E330B"/>
    <w:rsid w:val="00AC538F"/>
    <w:rsid w:val="00B10172"/>
    <w:rsid w:val="00B91B83"/>
    <w:rsid w:val="00BF06C0"/>
    <w:rsid w:val="00C7688A"/>
    <w:rsid w:val="00CC51DD"/>
    <w:rsid w:val="00CE67E3"/>
    <w:rsid w:val="00CF7A6E"/>
    <w:rsid w:val="00D26DFF"/>
    <w:rsid w:val="00D95F19"/>
    <w:rsid w:val="00DF34E3"/>
    <w:rsid w:val="00EB1D6F"/>
    <w:rsid w:val="00EB5404"/>
    <w:rsid w:val="00F235D4"/>
    <w:rsid w:val="00F648A6"/>
    <w:rsid w:val="00F668AB"/>
    <w:rsid w:val="00F73BDB"/>
    <w:rsid w:val="00FA45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Sage"/>
    <w:qFormat/>
    <w:rsid w:val="001C5347"/>
    <w:pPr>
      <w:spacing w:after="120" w:line="480" w:lineRule="auto"/>
      <w:jc w:val="both"/>
    </w:pPr>
    <w:rPr>
      <w:rFonts w:ascii="Times New Roman" w:hAnsi="Times New Roman"/>
      <w:sz w:val="24"/>
      <w:lang w:val="de-DE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C534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rsid w:val="00CC51DD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CC51DD"/>
    <w:pPr>
      <w:spacing w:after="200" w:line="276" w:lineRule="auto"/>
      <w:jc w:val="left"/>
    </w:pPr>
    <w:rPr>
      <w:szCs w:val="2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CC51DD"/>
    <w:rPr>
      <w:rFonts w:ascii="Times New Roman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CC51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C51D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D95F19"/>
    <w:rPr>
      <w:rFonts w:cs="Times New Roman"/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2D454B"/>
    <w:pPr>
      <w:spacing w:after="120" w:line="240" w:lineRule="auto"/>
      <w:jc w:val="both"/>
    </w:pPr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2D454B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6</Words>
  <Characters>38</Characters>
  <Application>Microsoft Office Outlook</Application>
  <DocSecurity>0</DocSecurity>
  <Lines>0</Lines>
  <Paragraphs>0</Paragraphs>
  <ScaleCrop>false</ScaleCrop>
  <Company>Uni-Heidelberg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CIVICUS Civil Society Index</dc:title>
  <dc:subject/>
  <dc:creator>mhoelscher</dc:creator>
  <cp:keywords/>
  <dc:description/>
  <cp:lastModifiedBy>stares</cp:lastModifiedBy>
  <cp:revision>3</cp:revision>
  <dcterms:created xsi:type="dcterms:W3CDTF">2011-09-13T00:46:00Z</dcterms:created>
  <dcterms:modified xsi:type="dcterms:W3CDTF">2011-09-13T00:47:00Z</dcterms:modified>
</cp:coreProperties>
</file>